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A50" w:rsidRDefault="00DC6A50" w:rsidP="00DC6A50"/>
    <w:p w:rsidR="00DC6A50" w:rsidRDefault="00DC6A50" w:rsidP="00DC6A50">
      <w:pPr>
        <w:pStyle w:val="Heading1"/>
        <w:jc w:val="center"/>
      </w:pPr>
      <w:r>
        <w:t>CONTRACT DE PRESTARI SERVICII</w:t>
      </w:r>
    </w:p>
    <w:p w:rsidR="00DC6A50" w:rsidRDefault="00DC6A50" w:rsidP="00DC6A50"/>
    <w:p w:rsidR="00DC6A50" w:rsidRDefault="00DC6A50" w:rsidP="00DC6A50">
      <w:pPr>
        <w:jc w:val="center"/>
      </w:pPr>
      <w:r>
        <w:t>Nr. __________ din ___/___/______</w:t>
      </w:r>
    </w:p>
    <w:p w:rsidR="00DC6A50" w:rsidRDefault="00DC6A50" w:rsidP="00DC6A50"/>
    <w:p w:rsidR="00DC6A50" w:rsidRDefault="00DC6A50" w:rsidP="00DC6A50">
      <w:pPr>
        <w:pStyle w:val="Heading2"/>
      </w:pPr>
      <w:r>
        <w:t>I. PARTILE CONTRACTANTE</w:t>
      </w:r>
    </w:p>
    <w:p w:rsidR="00DC6A50" w:rsidRDefault="00DC6A50" w:rsidP="00DC6A50"/>
    <w:p w:rsidR="00DC6A50" w:rsidRDefault="00DC6A50" w:rsidP="00DC6A50">
      <w:pPr>
        <w:spacing w:line="360" w:lineRule="auto"/>
      </w:pPr>
      <w:r w:rsidRPr="00DC6A50">
        <w:rPr>
          <w:b/>
        </w:rPr>
        <w:t>Societatea comerciala</w:t>
      </w:r>
      <w:r>
        <w:t xml:space="preserve"> _________________, cu sediul in ________, tel./fax ________, inmatriculata la Registrul Comertului sub nr. _____, cod fiscal nr. _____, titulara a contului nr. _____, deschis la Banca ___________, reprezentata de ______________, avand functia de _________, in calitate de </w:t>
      </w:r>
      <w:r w:rsidRPr="00DC6A50">
        <w:rPr>
          <w:b/>
        </w:rPr>
        <w:t>PRESTATOR</w:t>
      </w:r>
    </w:p>
    <w:p w:rsidR="00DC6A50" w:rsidRDefault="00DC6A50" w:rsidP="00DC6A50"/>
    <w:p w:rsidR="00DC6A50" w:rsidRDefault="00DC6A50" w:rsidP="00DC6A50">
      <w:r>
        <w:t>si</w:t>
      </w:r>
    </w:p>
    <w:p w:rsidR="00DC6A50" w:rsidRDefault="00DC6A50" w:rsidP="00DC6A50"/>
    <w:p w:rsidR="00DC6A50" w:rsidRDefault="00DC6A50" w:rsidP="00DC6A50">
      <w:pPr>
        <w:spacing w:line="360" w:lineRule="auto"/>
      </w:pPr>
      <w:r w:rsidRPr="00DC6A50">
        <w:rPr>
          <w:b/>
        </w:rPr>
        <w:t>Societatea comerciala</w:t>
      </w:r>
      <w:r>
        <w:t xml:space="preserve"> _________________, cu sediul in ________, tel./fax ________, inmatriculata la Registrul Comertului sub nr. _____, cod fiscal nr. _____, titulara a contului nr. _____, deschis la Banca ___________, reprezentata de ______________, avand functia de _________, in calitate de </w:t>
      </w:r>
      <w:r w:rsidRPr="00DC6A50">
        <w:rPr>
          <w:b/>
        </w:rPr>
        <w:t>BENEFICIAR</w:t>
      </w:r>
      <w:r>
        <w:t>,</w:t>
      </w:r>
    </w:p>
    <w:p w:rsidR="00DC6A50" w:rsidRDefault="00DC6A50" w:rsidP="00DC6A50"/>
    <w:p w:rsidR="00DC6A50" w:rsidRDefault="00DC6A50" w:rsidP="00DC6A50">
      <w:r>
        <w:t>au convenit încheierea prezentului contract de prestari-servicii avand urmatoarele clauze:</w:t>
      </w:r>
    </w:p>
    <w:p w:rsidR="00DC6A50" w:rsidRDefault="00DC6A50" w:rsidP="00DC6A50"/>
    <w:p w:rsidR="00DC6A50" w:rsidRDefault="00DC6A50" w:rsidP="00DC6A50">
      <w:pPr>
        <w:pStyle w:val="Heading2"/>
      </w:pPr>
      <w:r>
        <w:t>II. OBIECTUL CONTRACTULUI</w:t>
      </w:r>
    </w:p>
    <w:p w:rsidR="00DC6A50" w:rsidRDefault="00DC6A50" w:rsidP="00DC6A50"/>
    <w:p w:rsidR="00DC6A50" w:rsidRDefault="00DC6A50" w:rsidP="00DC6A50">
      <w:pPr>
        <w:spacing w:line="360" w:lineRule="auto"/>
      </w:pPr>
      <w:r>
        <w:t>Prestatorul se obliga sa realizeze pentru beneficiar urmatoarele servicii: _________________________________________________________________________________</w:t>
      </w:r>
    </w:p>
    <w:p w:rsidR="00DC6A50" w:rsidRDefault="00DC6A50" w:rsidP="00DC6A50">
      <w:pPr>
        <w:spacing w:line="360" w:lineRule="auto"/>
      </w:pPr>
      <w:r>
        <w:t>_________________________________________________________________________________</w:t>
      </w:r>
    </w:p>
    <w:p w:rsidR="00DC6A50" w:rsidRDefault="00DC6A50" w:rsidP="00DC6A50">
      <w:pPr>
        <w:spacing w:line="360" w:lineRule="auto"/>
      </w:pPr>
    </w:p>
    <w:p w:rsidR="00DC6A50" w:rsidRDefault="00DC6A50" w:rsidP="00DC6A50"/>
    <w:p w:rsidR="00DC6A50" w:rsidRDefault="00DC6A50" w:rsidP="00DC6A50">
      <w:r>
        <w:t xml:space="preserve">Pentru realizarea acestor servicii, prestatorul va procura si va folosi urmatoarele materiale: </w:t>
      </w:r>
      <w:r>
        <w:lastRenderedPageBreak/>
        <w:t>_____________________________________________________________________________________</w:t>
      </w:r>
    </w:p>
    <w:p w:rsidR="00DC6A50" w:rsidRDefault="00DC6A50" w:rsidP="00DC6A50">
      <w:r>
        <w:t>_____________________________________________________________________________________</w:t>
      </w:r>
    </w:p>
    <w:p w:rsidR="00DC6A50" w:rsidRDefault="00DC6A50" w:rsidP="00DC6A50">
      <w:r>
        <w:t>_____________________________________________________________________________________</w:t>
      </w:r>
    </w:p>
    <w:p w:rsidR="00DC6A50" w:rsidRDefault="00DC6A50" w:rsidP="00DC6A50"/>
    <w:p w:rsidR="00DC6A50" w:rsidRDefault="00DC6A50" w:rsidP="00DC6A50">
      <w:pPr>
        <w:pStyle w:val="Heading2"/>
      </w:pPr>
      <w:r>
        <w:t>III. TERMENUL DE EXECUTARE A SERVICIILOR</w:t>
      </w:r>
    </w:p>
    <w:p w:rsidR="00DC6A50" w:rsidRDefault="00DC6A50" w:rsidP="00DC6A50"/>
    <w:p w:rsidR="00DC6A50" w:rsidRDefault="00DC6A50" w:rsidP="00DC6A50">
      <w:pPr>
        <w:spacing w:line="360" w:lineRule="auto"/>
      </w:pPr>
      <w:r>
        <w:t>Prestatorul va realiza serviciile prevazute in contract in termen de _____ore/zile/luni/ani , incepand cu data de ___/___/______ pana la data de de ___/___/______</w:t>
      </w:r>
    </w:p>
    <w:p w:rsidR="00DC6A50" w:rsidRDefault="00DC6A50" w:rsidP="00DC6A50"/>
    <w:p w:rsidR="00DC6A50" w:rsidRDefault="00DC6A50" w:rsidP="00DC6A50">
      <w:r>
        <w:t>Timpul de lucru este de __ ore/zi si __ zile/saptamana.</w:t>
      </w:r>
    </w:p>
    <w:p w:rsidR="00DC6A50" w:rsidRDefault="00DC6A50" w:rsidP="00DC6A50"/>
    <w:p w:rsidR="00DC6A50" w:rsidRDefault="00DC6A50" w:rsidP="00DC6A50">
      <w:pPr>
        <w:spacing w:line="360" w:lineRule="auto"/>
      </w:pPr>
      <w:r>
        <w:t>Petru nerealizarea serviciilor la termenul de executare scadent prevazut in contract, prestatorul va suporta daune/penalitati in valoare de ___________ lei</w:t>
      </w:r>
    </w:p>
    <w:p w:rsidR="00DC6A50" w:rsidRDefault="00DC6A50" w:rsidP="00DC6A50"/>
    <w:p w:rsidR="00DC6A50" w:rsidRDefault="00DC6A50" w:rsidP="00DC6A50">
      <w:pPr>
        <w:pStyle w:val="Heading2"/>
      </w:pPr>
      <w:r>
        <w:t>IV. PRETUL SERVICIILOR, MODALITATI DE PLATA</w:t>
      </w:r>
    </w:p>
    <w:p w:rsidR="00DC6A50" w:rsidRDefault="00DC6A50" w:rsidP="00DC6A50"/>
    <w:p w:rsidR="00DC6A50" w:rsidRDefault="00DC6A50" w:rsidP="00DC6A50">
      <w:r>
        <w:t>Pentru serviciile efectuate de prestator, beneficiarul va plati acestuia suma de _______ lei.</w:t>
      </w:r>
    </w:p>
    <w:p w:rsidR="00DC6A50" w:rsidRDefault="00DC6A50" w:rsidP="00DC6A50"/>
    <w:p w:rsidR="00DC6A50" w:rsidRDefault="00DC6A50" w:rsidP="00DC6A50">
      <w:r>
        <w:t>Beneficiarul va plati aceasta suma esalonat, astfel:</w:t>
      </w:r>
    </w:p>
    <w:p w:rsidR="00DC6A50" w:rsidRDefault="00DC6A50" w:rsidP="00DC6A50"/>
    <w:p w:rsidR="00DC6A50" w:rsidRDefault="00DC6A50" w:rsidP="00DC6A50">
      <w:r>
        <w:t>a) la data de ___/___/______ va plati suma de __________ lei ;</w:t>
      </w:r>
    </w:p>
    <w:p w:rsidR="00DC6A50" w:rsidRDefault="00DC6A50" w:rsidP="00DC6A50"/>
    <w:p w:rsidR="00DC6A50" w:rsidRDefault="00DC6A50" w:rsidP="00DC6A50">
      <w:r>
        <w:t>b) la data de ___/___/______ va plati suma de __________ lei, diferenta pana la concurenta sumei totale.</w:t>
      </w:r>
    </w:p>
    <w:p w:rsidR="00DC6A50" w:rsidRDefault="00DC6A50" w:rsidP="00DC6A50"/>
    <w:p w:rsidR="00DC6A50" w:rsidRDefault="00DC6A50" w:rsidP="00DC6A50">
      <w:pPr>
        <w:spacing w:line="360" w:lineRule="auto"/>
      </w:pPr>
      <w:r>
        <w:t>In cazul in care beneficiarul nu plateste sumele datorate la termenele scadente va suporta penalitati calculate astfel: ________________________________________________________</w:t>
      </w:r>
    </w:p>
    <w:p w:rsidR="00DC6A50" w:rsidRDefault="00DC6A50" w:rsidP="00DC6A50"/>
    <w:p w:rsidR="00DC6A50" w:rsidRDefault="00DC6A50" w:rsidP="00DC6A50">
      <w:pPr>
        <w:pStyle w:val="Heading2"/>
      </w:pPr>
      <w:r>
        <w:lastRenderedPageBreak/>
        <w:t>V. GARANTII</w:t>
      </w:r>
    </w:p>
    <w:p w:rsidR="00DC6A50" w:rsidRDefault="00DC6A50" w:rsidP="00DC6A50"/>
    <w:p w:rsidR="00DC6A50" w:rsidRDefault="00DC6A50" w:rsidP="00DC6A50">
      <w:r>
        <w:t>De la data de ___/___/______, respectiv data incetarii prezentului contract, curge un termen de ____ luni/ ani, reprezentand termenul de garantie pentru serviciile prestate, termen inauntrul caruia beneficiarul poate solicita remedierea gratuita a serviciilor executate, daca deficientele survenite in acest termen au legatura cu obiectul contractului si nu sunt cauzate de culpa beneficiarului.</w:t>
      </w:r>
    </w:p>
    <w:p w:rsidR="00DC6A50" w:rsidRDefault="00DC6A50" w:rsidP="00DC6A50"/>
    <w:p w:rsidR="00DC6A50" w:rsidRDefault="00DC6A50" w:rsidP="00DC6A50">
      <w:pPr>
        <w:pStyle w:val="Heading2"/>
      </w:pPr>
      <w:r>
        <w:t>VI. OBLIGATIILE PRESTATORULUI</w:t>
      </w:r>
    </w:p>
    <w:p w:rsidR="00DC6A50" w:rsidRDefault="00DC6A50" w:rsidP="00DC6A50"/>
    <w:p w:rsidR="00DC6A50" w:rsidRDefault="00DC6A50" w:rsidP="00DC6A50">
      <w:r>
        <w:t>Se obliga sa presteze serviciile prevazute in contract pana la termenul scadent de executie.</w:t>
      </w:r>
    </w:p>
    <w:p w:rsidR="00DC6A50" w:rsidRDefault="00DC6A50" w:rsidP="00DC6A50"/>
    <w:p w:rsidR="00DC6A50" w:rsidRDefault="00DC6A50" w:rsidP="00DC6A50">
      <w:r>
        <w:t>Se obliga sa procure materialele prevazute in contract pentru prestarea serviciilor.</w:t>
      </w:r>
    </w:p>
    <w:p w:rsidR="00DC6A50" w:rsidRDefault="00DC6A50" w:rsidP="00DC6A50"/>
    <w:p w:rsidR="00DC6A50" w:rsidRDefault="00DC6A50" w:rsidP="00DC6A50">
      <w:pPr>
        <w:spacing w:line="360" w:lineRule="auto"/>
      </w:pPr>
      <w:r>
        <w:t>Pentru prestarea serviciilor se obliga sa foloseasca personal angajat, calificat in domeniul/domeniile ______________________________________________________________</w:t>
      </w:r>
    </w:p>
    <w:p w:rsidR="00DC6A50" w:rsidRDefault="00DC6A50" w:rsidP="00DC6A50"/>
    <w:p w:rsidR="00DC6A50" w:rsidRDefault="00DC6A50" w:rsidP="00DC6A50">
      <w:r>
        <w:t>Se obliga sa respecte programul de lucru de _____ ore prevazut in prezentul contract.</w:t>
      </w:r>
    </w:p>
    <w:p w:rsidR="00DC6A50" w:rsidRDefault="00DC6A50" w:rsidP="00DC6A50"/>
    <w:p w:rsidR="00DC6A50" w:rsidRDefault="00DC6A50" w:rsidP="00DC6A50">
      <w:r>
        <w:t>Se obliga sa respecte confidentialitatea privind serviciile pe care le presteaza pentru beneficiar in baza prezentului contract, fata de terte persoane.</w:t>
      </w:r>
    </w:p>
    <w:p w:rsidR="00DC6A50" w:rsidRDefault="00DC6A50" w:rsidP="00DC6A50"/>
    <w:p w:rsidR="00DC6A50" w:rsidRDefault="00DC6A50" w:rsidP="00DC6A50">
      <w:pPr>
        <w:pStyle w:val="Heading2"/>
      </w:pPr>
      <w:r>
        <w:t>VII. DREPTURILE PRESTATORULUI</w:t>
      </w:r>
    </w:p>
    <w:p w:rsidR="00DC6A50" w:rsidRDefault="00DC6A50" w:rsidP="00DC6A50"/>
    <w:p w:rsidR="00DC6A50" w:rsidRDefault="00DC6A50" w:rsidP="00DC6A50">
      <w:r>
        <w:t>Prestatorul are dreptul sa primeasca plata pentru serviciile executate pentru beneficiar prevazute in prezentul contract.</w:t>
      </w:r>
    </w:p>
    <w:p w:rsidR="00DC6A50" w:rsidRDefault="00DC6A50" w:rsidP="00DC6A50"/>
    <w:p w:rsidR="00DC6A50" w:rsidRDefault="00DC6A50" w:rsidP="00DC6A50">
      <w:r>
        <w:t>Prestatorul primeste de la beneficiar, pana la data ___/___/______ , contravaloarea cheltuielilor facute de acesta pentru procurarea materialelor necesare prestarii serviciilor.</w:t>
      </w:r>
    </w:p>
    <w:p w:rsidR="00DC6A50" w:rsidRDefault="00DC6A50" w:rsidP="00DC6A50"/>
    <w:p w:rsidR="00DC6A50" w:rsidRDefault="00DC6A50" w:rsidP="00DC6A50">
      <w:pPr>
        <w:pStyle w:val="Heading2"/>
      </w:pPr>
      <w:r>
        <w:t>VIII. OBLIGATIILE BENEFICIARULUI</w:t>
      </w:r>
    </w:p>
    <w:p w:rsidR="00DC6A50" w:rsidRDefault="00DC6A50" w:rsidP="00DC6A50"/>
    <w:p w:rsidR="00DC6A50" w:rsidRDefault="00DC6A50" w:rsidP="00DC6A50">
      <w:r>
        <w:t>Sa plateasca prestatorului pretul serviciilor la scadenta.</w:t>
      </w:r>
    </w:p>
    <w:p w:rsidR="00DC6A50" w:rsidRDefault="00DC6A50" w:rsidP="00DC6A50"/>
    <w:p w:rsidR="00DC6A50" w:rsidRDefault="00DC6A50" w:rsidP="00DC6A50">
      <w:r>
        <w:t>Sa restituie prestatorului contravaloarea materialelor procurate si utilizate de acesta in scopul prestarii serviciilor contractate.</w:t>
      </w:r>
    </w:p>
    <w:p w:rsidR="00DC6A50" w:rsidRDefault="00DC6A50" w:rsidP="00DC6A50"/>
    <w:p w:rsidR="00DC6A50" w:rsidRDefault="00DC6A50" w:rsidP="00DC6A50">
      <w:r>
        <w:t>Sa preia de la prestator, la data de ___/___/______, serviciile executate.</w:t>
      </w:r>
    </w:p>
    <w:p w:rsidR="00DC6A50" w:rsidRDefault="00DC6A50" w:rsidP="00DC6A50"/>
    <w:p w:rsidR="00DC6A50" w:rsidRDefault="00DC6A50" w:rsidP="00DC6A50">
      <w:pPr>
        <w:pStyle w:val="Heading2"/>
      </w:pPr>
      <w:r>
        <w:t>IX. DREPTURILE BENEFICIARULUI</w:t>
      </w:r>
    </w:p>
    <w:p w:rsidR="00DC6A50" w:rsidRDefault="00DC6A50" w:rsidP="00DC6A50"/>
    <w:p w:rsidR="00DC6A50" w:rsidRDefault="00DC6A50" w:rsidP="00DC6A50">
      <w:r>
        <w:t>Sa beneficieze de serviciile prestate in temeiul acestui contract.</w:t>
      </w:r>
    </w:p>
    <w:p w:rsidR="00DC6A50" w:rsidRDefault="00DC6A50" w:rsidP="00DC6A50"/>
    <w:p w:rsidR="00DC6A50" w:rsidRDefault="00DC6A50" w:rsidP="00DC6A50">
      <w:r>
        <w:t>Sa solicite prestatorului in cadrul perioadei de garantie, atunci cand este cazul, remedierea gratuita a serviciilor, cu conditia ca deficientele sa nu fie cauzate de culpa sa.</w:t>
      </w:r>
    </w:p>
    <w:p w:rsidR="00DC6A50" w:rsidRDefault="00DC6A50" w:rsidP="00DC6A50"/>
    <w:p w:rsidR="00DC6A50" w:rsidRDefault="00DC6A50" w:rsidP="00DC6A50">
      <w:r>
        <w:t>Sa verifice calitatea serviciilor realizate de prestator cu ocazia preluarii acestora.</w:t>
      </w:r>
    </w:p>
    <w:p w:rsidR="00DC6A50" w:rsidRDefault="00DC6A50" w:rsidP="00DC6A50"/>
    <w:p w:rsidR="00DC6A50" w:rsidRDefault="00DC6A50" w:rsidP="00DC6A50">
      <w:pPr>
        <w:pStyle w:val="Heading2"/>
      </w:pPr>
      <w:r>
        <w:t>X. RASPUNDEREA PARTILOR CONTRACTANTE</w:t>
      </w:r>
    </w:p>
    <w:p w:rsidR="00DC6A50" w:rsidRDefault="00DC6A50" w:rsidP="00DC6A50"/>
    <w:p w:rsidR="00DC6A50" w:rsidRDefault="00DC6A50" w:rsidP="00DC6A50">
      <w:r>
        <w:t>Pentru neexecutarea, executarea partiala sau executarea necorespunzatoare a obligatiilor contractuale prevazute in prezentul contract, partea in culpa va plati celeilalte parti daune.</w:t>
      </w:r>
    </w:p>
    <w:p w:rsidR="00DC6A50" w:rsidRDefault="00DC6A50" w:rsidP="00DC6A50"/>
    <w:p w:rsidR="00DC6A50" w:rsidRDefault="00DC6A50" w:rsidP="00DC6A50">
      <w:r>
        <w:t>Prestatorul suporta riscurile pieirii fortuite a bunurilor asupra carora au fost efectuate serviciile contractate pana in momentul predarii acestora catre beneficiar.</w:t>
      </w:r>
    </w:p>
    <w:p w:rsidR="00DC6A50" w:rsidRDefault="00DC6A50" w:rsidP="00DC6A50"/>
    <w:p w:rsidR="00DC6A50" w:rsidRDefault="00DC6A50" w:rsidP="00DC6A50">
      <w:r>
        <w:t>Beneficiarul va suporta aceste riscuri inainte de primirea acestor bunuri cu conditia sa fi fost pus in intarziere pentru preluarea acestora.</w:t>
      </w:r>
    </w:p>
    <w:p w:rsidR="00DC6A50" w:rsidRDefault="00DC6A50" w:rsidP="00DC6A50"/>
    <w:p w:rsidR="00DC6A50" w:rsidRDefault="00DC6A50" w:rsidP="00DC6A50">
      <w:r>
        <w:t>Pentru serviciile executate prestatorul va raspunde pentru viciile ascunse in termen de _________</w:t>
      </w:r>
    </w:p>
    <w:p w:rsidR="00DC6A50" w:rsidRDefault="00DC6A50" w:rsidP="00DC6A50"/>
    <w:p w:rsidR="00DC6A50" w:rsidRDefault="00DC6A50" w:rsidP="00DC6A50">
      <w:r>
        <w:t>Modificarea prezentului contract este posibila numai cu acordul partilor contractante, caz in care se va incheia act aditional datat, semnat si stampilat de ambele parti.</w:t>
      </w:r>
    </w:p>
    <w:p w:rsidR="00DC6A50" w:rsidRDefault="00DC6A50" w:rsidP="00DC6A50"/>
    <w:p w:rsidR="00DC6A50" w:rsidRDefault="00DC6A50" w:rsidP="00DC6A50">
      <w:pPr>
        <w:pStyle w:val="Heading2"/>
      </w:pPr>
      <w:r>
        <w:t>XI. LITIGII</w:t>
      </w:r>
    </w:p>
    <w:p w:rsidR="00DC6A50" w:rsidRDefault="00DC6A50" w:rsidP="00DC6A50"/>
    <w:p w:rsidR="00DC6A50" w:rsidRDefault="00DC6A50" w:rsidP="00DC6A50">
      <w:r>
        <w:t>Eventualele litigii care s-ar putea ivi in legatura cu acest contract vor fi solutionate pe cale amiabila, iar daca acest lucru nu este posibil, vor fi solutionate de instantele competente.</w:t>
      </w:r>
    </w:p>
    <w:p w:rsidR="00DC6A50" w:rsidRDefault="00DC6A50" w:rsidP="00DC6A50"/>
    <w:p w:rsidR="00DC6A50" w:rsidRDefault="00DC6A50" w:rsidP="00DC6A50">
      <w:pPr>
        <w:pStyle w:val="Heading2"/>
      </w:pPr>
      <w:r>
        <w:t>XII. ALTE CLAUZE</w:t>
      </w:r>
    </w:p>
    <w:p w:rsidR="00DC6A50" w:rsidRDefault="00DC6A50" w:rsidP="00DC6A50"/>
    <w:p w:rsidR="00DC6A50" w:rsidRDefault="00DC6A50" w:rsidP="00DC6A50">
      <w:r>
        <w:t>____________________________________________________________________________</w:t>
      </w:r>
    </w:p>
    <w:p w:rsidR="00DC6A50" w:rsidRDefault="00DC6A50" w:rsidP="00DC6A50">
      <w:r>
        <w:t>____________________________________________________________________________</w:t>
      </w:r>
    </w:p>
    <w:p w:rsidR="00DC6A50" w:rsidRDefault="00DC6A50" w:rsidP="00DC6A50"/>
    <w:p w:rsidR="00DC6A50" w:rsidRDefault="00DC6A50" w:rsidP="00DC6A50"/>
    <w:p w:rsidR="00DC6A50" w:rsidRDefault="00DC6A50" w:rsidP="00DC6A50"/>
    <w:p w:rsidR="00DC6A50" w:rsidRDefault="00DC6A50" w:rsidP="00DC6A50"/>
    <w:p w:rsidR="00DC6A50" w:rsidRDefault="00DC6A50" w:rsidP="00DC6A50"/>
    <w:p w:rsidR="00DC6A50" w:rsidRDefault="00DC6A50" w:rsidP="00DC6A50"/>
    <w:p w:rsidR="00DC6A50" w:rsidRPr="00DC6A50" w:rsidRDefault="00DC6A50" w:rsidP="00DC6A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DC6A50">
        <w:rPr>
          <w:b/>
          <w:sz w:val="28"/>
          <w:szCs w:val="28"/>
        </w:rPr>
        <w:t xml:space="preserve">Prestator, </w:t>
      </w:r>
      <w:r>
        <w:rPr>
          <w:b/>
          <w:sz w:val="28"/>
          <w:szCs w:val="28"/>
        </w:rPr>
        <w:t xml:space="preserve">                                                                      </w:t>
      </w:r>
      <w:r w:rsidRPr="00DC6A50">
        <w:rPr>
          <w:b/>
          <w:sz w:val="28"/>
          <w:szCs w:val="28"/>
        </w:rPr>
        <w:t>Beneficiar,</w:t>
      </w:r>
    </w:p>
    <w:p w:rsidR="00DC6A50" w:rsidRDefault="00DC6A50" w:rsidP="00DC6A50"/>
    <w:p w:rsidR="00DC6A50" w:rsidRDefault="00DC6A50" w:rsidP="00DC6A50"/>
    <w:p w:rsidR="002448A3" w:rsidRPr="002448A3" w:rsidRDefault="00DC6A50" w:rsidP="00DC6A50">
      <w:r>
        <w:t xml:space="preserve"> _____________________________                                                _____________________________</w:t>
      </w:r>
    </w:p>
    <w:sectPr w:rsidR="002448A3" w:rsidRPr="002448A3" w:rsidSect="008B4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6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7B0" w:rsidRDefault="00A907B0" w:rsidP="00021277">
      <w:pPr>
        <w:spacing w:after="0" w:line="240" w:lineRule="auto"/>
      </w:pPr>
      <w:r>
        <w:separator/>
      </w:r>
    </w:p>
  </w:endnote>
  <w:endnote w:type="continuationSeparator" w:id="0">
    <w:p w:rsidR="00A907B0" w:rsidRDefault="00A907B0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Default="00021277" w:rsidP="00F0642F">
    <w:pPr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0642F">
      <w:t xml:space="preserve">                                                </w:t>
    </w:r>
    <w:r w:rsidR="008B4172">
      <w:t xml:space="preserve">    </w:t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 w:rsidR="00F0642F">
      <w:rPr>
        <w:lang w:val="ro-RO"/>
      </w:rPr>
      <w:t xml:space="preserve">   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F0642F">
          <w:t xml:space="preserve">                          Pag. </w:t>
        </w:r>
        <w:fldSimple w:instr=" PAGE ">
          <w:r w:rsidR="00DC6A50">
            <w:rPr>
              <w:noProof/>
            </w:rPr>
            <w:t>1</w:t>
          </w:r>
        </w:fldSimple>
        <w:r w:rsidR="00F0642F">
          <w:t xml:space="preserve"> din </w:t>
        </w:r>
        <w:fldSimple w:instr=" NUMPAGES  ">
          <w:r w:rsidR="00DC6A50">
            <w:rPr>
              <w:noProof/>
            </w:rPr>
            <w:t>5</w:t>
          </w:r>
        </w:fldSimple>
      </w:sdtContent>
    </w:sdt>
    <w:r>
      <w:rPr>
        <w:lang w:val="ro-RO"/>
      </w:rPr>
      <w:tab/>
    </w:r>
  </w:p>
  <w:p w:rsidR="007F01EC" w:rsidRDefault="007F01EC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7B0" w:rsidRDefault="00A907B0" w:rsidP="00021277">
      <w:pPr>
        <w:spacing w:after="0" w:line="240" w:lineRule="auto"/>
      </w:pPr>
      <w:r>
        <w:separator/>
      </w:r>
    </w:p>
  </w:footnote>
  <w:footnote w:type="continuationSeparator" w:id="0">
    <w:p w:rsidR="00A907B0" w:rsidRDefault="00A907B0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907B0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7F01EC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172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2776"/>
    <w:rsid w:val="009D32EE"/>
    <w:rsid w:val="009D5DF5"/>
    <w:rsid w:val="009F7152"/>
    <w:rsid w:val="00A103EA"/>
    <w:rsid w:val="00A56ADB"/>
    <w:rsid w:val="00A83C63"/>
    <w:rsid w:val="00A878C3"/>
    <w:rsid w:val="00A907B0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3F8E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C6A50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0642F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6A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713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iPriority w:val="99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W2007_4.dotx</Template>
  <TotalTime>10</TotalTime>
  <Pages>5</Pages>
  <Words>868</Words>
  <Characters>4951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2013-07-12T06:39:00Z</dcterms:created>
  <dcterms:modified xsi:type="dcterms:W3CDTF">2013-07-12T06:49:00Z</dcterms:modified>
</cp:coreProperties>
</file>